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1292"/>
        <w:gridCol w:w="1590"/>
        <w:gridCol w:w="820"/>
      </w:tblGrid>
      <w:tr w:rsidR="00100E51" w:rsidRPr="00A136E8" w14:paraId="79D3551E" w14:textId="77777777" w:rsidTr="00DA13DF">
        <w:trPr>
          <w:gridAfter w:val="1"/>
          <w:wAfter w:w="820" w:type="dxa"/>
          <w:trHeight w:hRule="exact" w:val="907"/>
        </w:trPr>
        <w:tc>
          <w:tcPr>
            <w:tcW w:w="2881" w:type="dxa"/>
            <w:shd w:val="clear" w:color="auto" w:fill="auto"/>
          </w:tcPr>
          <w:p w14:paraId="4B07BF9E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0" w:name="_Toc418585110"/>
            <w:bookmarkStart w:id="1" w:name="_Toc419279373"/>
            <w:bookmarkEnd w:id="0"/>
            <w:bookmarkEnd w:id="1"/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9BB33F" wp14:editId="553833C1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4EF8C7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136E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07AA9EBF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82651F8" wp14:editId="212395A6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798BE8F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00E51" w:rsidRPr="00A136E8" w14:paraId="5FE4CFC6" w14:textId="77777777" w:rsidTr="00DA13DF">
        <w:trPr>
          <w:gridAfter w:val="1"/>
          <w:wAfter w:w="820" w:type="dxa"/>
          <w:trHeight w:hRule="exact" w:val="113"/>
        </w:trPr>
        <w:tc>
          <w:tcPr>
            <w:tcW w:w="2881" w:type="dxa"/>
            <w:shd w:val="clear" w:color="auto" w:fill="auto"/>
          </w:tcPr>
          <w:p w14:paraId="3B75675F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20B6A93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2B0452AF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00E51" w:rsidRPr="00A136E8" w14:paraId="4445F281" w14:textId="77777777" w:rsidTr="00A81B20">
        <w:tc>
          <w:tcPr>
            <w:tcW w:w="7054" w:type="dxa"/>
            <w:gridSpan w:val="3"/>
            <w:shd w:val="clear" w:color="auto" w:fill="auto"/>
          </w:tcPr>
          <w:p w14:paraId="6803D4B7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6045EFF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20BD59C5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B299B3B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F65ED32" w14:textId="77777777" w:rsidR="00100E51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  <w:p w14:paraId="2634F6E9" w14:textId="77777777" w:rsidR="00BD7374" w:rsidRPr="00A136E8" w:rsidRDefault="00BD7374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shd w:val="clear" w:color="auto" w:fill="auto"/>
            <w:tcMar>
              <w:left w:w="0" w:type="dxa"/>
            </w:tcMar>
          </w:tcPr>
          <w:p w14:paraId="58F0FF44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07DBD81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62DBC39F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23EC88B9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4A751BC6" w14:textId="557A9A1E" w:rsidR="00DA13DF" w:rsidRPr="00A81B20" w:rsidRDefault="00DA13DF" w:rsidP="00C67B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81B20">
        <w:rPr>
          <w:rFonts w:asciiTheme="minorHAnsi" w:hAnsiTheme="minorHAnsi"/>
          <w:b/>
          <w:color w:val="00B050"/>
          <w:sz w:val="28"/>
          <w:szCs w:val="28"/>
        </w:rPr>
        <w:t xml:space="preserve">SEZNAM REFERENC </w:t>
      </w:r>
    </w:p>
    <w:p w14:paraId="09B75DC4" w14:textId="77777777" w:rsidR="00A81B20" w:rsidRPr="00A81B20" w:rsidRDefault="002D08B4" w:rsidP="00A81B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</w:t>
      </w:r>
      <w:r w:rsidR="00A81B20" w:rsidRPr="00A81B20">
        <w:rPr>
          <w:rFonts w:asciiTheme="minorHAnsi" w:hAnsiTheme="minorHAnsi"/>
          <w:b/>
          <w:color w:val="00B050"/>
          <w:sz w:val="28"/>
          <w:szCs w:val="28"/>
        </w:rPr>
        <w:t xml:space="preserve"> javn</w:t>
      </w:r>
      <w:r>
        <w:rPr>
          <w:rFonts w:asciiTheme="minorHAnsi" w:hAnsiTheme="minorHAnsi"/>
          <w:b/>
          <w:color w:val="00B050"/>
          <w:sz w:val="28"/>
          <w:szCs w:val="28"/>
        </w:rPr>
        <w:t>ega</w:t>
      </w:r>
      <w:r w:rsidR="00A81B20" w:rsidRPr="00A81B20">
        <w:rPr>
          <w:rFonts w:asciiTheme="minorHAnsi" w:hAnsiTheme="minorHAnsi"/>
          <w:b/>
          <w:color w:val="00B050"/>
          <w:sz w:val="28"/>
          <w:szCs w:val="28"/>
        </w:rPr>
        <w:t xml:space="preserve"> naročil</w:t>
      </w:r>
      <w:r>
        <w:rPr>
          <w:rFonts w:asciiTheme="minorHAnsi" w:hAnsiTheme="minorHAnsi"/>
          <w:b/>
          <w:color w:val="00B050"/>
          <w:sz w:val="28"/>
          <w:szCs w:val="28"/>
        </w:rPr>
        <w:t>a</w:t>
      </w:r>
      <w:r w:rsidR="00A81B20" w:rsidRPr="00A81B20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5A94CBB8" w14:textId="77777777" w:rsidR="00DA13DF" w:rsidRPr="00DA13DF" w:rsidRDefault="00A81B20" w:rsidP="00A81B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b/>
          <w:sz w:val="8"/>
          <w:szCs w:val="8"/>
        </w:rPr>
      </w:pPr>
      <w:r w:rsidRPr="00A81B20">
        <w:rPr>
          <w:rFonts w:asciiTheme="minorHAnsi" w:hAnsiTheme="minorHAnsi"/>
          <w:b/>
          <w:color w:val="00B050"/>
          <w:sz w:val="28"/>
          <w:szCs w:val="28"/>
        </w:rPr>
        <w:t>DIR-ČŠ-1-007/19-S</w:t>
      </w:r>
    </w:p>
    <w:p w14:paraId="2D284028" w14:textId="77777777" w:rsidR="00E4372F" w:rsidRDefault="00E4372F" w:rsidP="00E4372F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54494505" w14:textId="77777777" w:rsidR="00BD7374" w:rsidRDefault="00BD7374" w:rsidP="00E4372F">
      <w:pPr>
        <w:spacing w:after="120"/>
        <w:jc w:val="both"/>
        <w:rPr>
          <w:rFonts w:asciiTheme="minorHAnsi" w:hAnsiTheme="minorHAnsi"/>
          <w:b/>
          <w:i/>
          <w:color w:val="000000" w:themeColor="text1"/>
          <w:sz w:val="22"/>
          <w:szCs w:val="22"/>
        </w:rPr>
      </w:pPr>
    </w:p>
    <w:p w14:paraId="353635D7" w14:textId="6188E4D9" w:rsidR="00BD7374" w:rsidRPr="00BD7374" w:rsidRDefault="00BD7374" w:rsidP="00BD7374">
      <w:pPr>
        <w:spacing w:after="120"/>
        <w:jc w:val="both"/>
        <w:rPr>
          <w:rFonts w:asciiTheme="minorHAnsi" w:hAnsiTheme="minorHAnsi"/>
          <w:b/>
          <w:i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>Opomba</w:t>
      </w:r>
      <w:r w:rsidRPr="00E4372F">
        <w:rPr>
          <w:rFonts w:asciiTheme="minorHAnsi" w:hAnsiTheme="minorHAnsi"/>
          <w:b/>
          <w:i/>
          <w:color w:val="000000" w:themeColor="text1"/>
          <w:sz w:val="22"/>
          <w:szCs w:val="22"/>
        </w:rPr>
        <w:t>: ponudnik naj pred izpolnjevanjem tega obrazca pazlji</w:t>
      </w:r>
      <w:r w:rsidRPr="00BD7374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vo prebere razdelek  </w:t>
      </w:r>
      <w:proofErr w:type="spellStart"/>
      <w:r w:rsidRPr="00BD7374">
        <w:rPr>
          <w:rFonts w:asciiTheme="minorHAnsi" w:hAnsiTheme="minorHAnsi"/>
          <w:b/>
          <w:i/>
          <w:color w:val="000000" w:themeColor="text1"/>
          <w:sz w:val="22"/>
          <w:szCs w:val="22"/>
        </w:rPr>
        <w:t>II.b</w:t>
      </w:r>
      <w:proofErr w:type="spellEnd"/>
      <w:r w:rsidRPr="00BD7374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 (in V</w:t>
      </w:r>
      <w:r w:rsidRPr="00E4372F">
        <w:rPr>
          <w:rFonts w:asciiTheme="minorHAnsi" w:hAnsiTheme="minorHAnsi"/>
          <w:b/>
          <w:i/>
          <w:color w:val="000000" w:themeColor="text1"/>
          <w:sz w:val="22"/>
          <w:szCs w:val="22"/>
        </w:rPr>
        <w:t>I.</w:t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 – Merilo 3</w:t>
      </w:r>
      <w:r w:rsidRPr="00E4372F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) obrazca </w:t>
      </w:r>
      <w:r w:rsidRPr="00BD7374">
        <w:rPr>
          <w:rFonts w:asciiTheme="minorHAnsi" w:hAnsiTheme="minorHAnsi"/>
          <w:b/>
          <w:i/>
          <w:color w:val="000000" w:themeColor="text1"/>
          <w:sz w:val="22"/>
          <w:szCs w:val="22"/>
        </w:rPr>
        <w:t>V</w:t>
      </w:r>
      <w:r w:rsidRPr="00E4372F">
        <w:rPr>
          <w:rFonts w:asciiTheme="minorHAnsi" w:hAnsiTheme="minorHAnsi"/>
          <w:b/>
          <w:i/>
          <w:color w:val="000000" w:themeColor="text1"/>
          <w:sz w:val="22"/>
          <w:szCs w:val="22"/>
        </w:rPr>
        <w:t>-0 »Povabilo k sodelovanju«.</w:t>
      </w:r>
    </w:p>
    <w:p w14:paraId="54E9A0B6" w14:textId="136DC865" w:rsidR="00BD7374" w:rsidRDefault="00BD7374" w:rsidP="00BD7374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D7374">
        <w:rPr>
          <w:rFonts w:asciiTheme="minorHAnsi" w:hAnsiTheme="minorHAnsi"/>
          <w:b/>
          <w:i/>
          <w:sz w:val="22"/>
          <w:szCs w:val="22"/>
        </w:rPr>
        <w:t>Obrazec se izpolni za vsak</w:t>
      </w:r>
      <w:r w:rsidRPr="00BD7374">
        <w:rPr>
          <w:rFonts w:asciiTheme="minorHAnsi" w:hAnsiTheme="minorHAnsi"/>
          <w:b/>
          <w:i/>
          <w:sz w:val="22"/>
          <w:szCs w:val="22"/>
        </w:rPr>
        <w:t xml:space="preserve"> gospodarski subjekt, ki sodeluje pri ponudbi (ponudnik, </w:t>
      </w:r>
      <w:proofErr w:type="spellStart"/>
      <w:r w:rsidRPr="00BD7374">
        <w:rPr>
          <w:rFonts w:asciiTheme="minorHAnsi" w:hAnsiTheme="minorHAnsi"/>
          <w:b/>
          <w:i/>
          <w:sz w:val="22"/>
          <w:szCs w:val="22"/>
        </w:rPr>
        <w:t>soponudnik</w:t>
      </w:r>
      <w:proofErr w:type="spellEnd"/>
      <w:r w:rsidRPr="00BD7374">
        <w:rPr>
          <w:rFonts w:asciiTheme="minorHAnsi" w:hAnsiTheme="minorHAnsi"/>
          <w:b/>
          <w:i/>
          <w:sz w:val="22"/>
          <w:szCs w:val="22"/>
        </w:rPr>
        <w:t>, podizvajalec),</w:t>
      </w:r>
      <w:r w:rsidRPr="00BD7374">
        <w:rPr>
          <w:rFonts w:asciiTheme="minorHAnsi" w:hAnsiTheme="minorHAnsi"/>
          <w:b/>
          <w:i/>
          <w:sz w:val="22"/>
          <w:szCs w:val="22"/>
        </w:rPr>
        <w:t xml:space="preserve"> posebej.</w:t>
      </w:r>
    </w:p>
    <w:p w14:paraId="5BC046AE" w14:textId="77777777" w:rsidR="00BD7374" w:rsidRDefault="00BD7374" w:rsidP="00BD7374">
      <w:pPr>
        <w:jc w:val="both"/>
        <w:rPr>
          <w:rFonts w:asciiTheme="minorHAnsi" w:hAnsiTheme="minorHAnsi"/>
          <w:b/>
          <w:i/>
          <w:sz w:val="22"/>
          <w:szCs w:val="22"/>
        </w:rPr>
      </w:pPr>
    </w:p>
    <w:p w14:paraId="7A6456A0" w14:textId="4B513B9B" w:rsidR="00BD7374" w:rsidRPr="00BD7374" w:rsidRDefault="00BD7374" w:rsidP="00BD7374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4372F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Naziv </w:t>
      </w:r>
      <w:r w:rsidRPr="00BD7374">
        <w:rPr>
          <w:rFonts w:asciiTheme="minorHAnsi" w:hAnsiTheme="minorHAnsi"/>
          <w:b/>
          <w:color w:val="000000" w:themeColor="text1"/>
          <w:sz w:val="22"/>
          <w:szCs w:val="22"/>
        </w:rPr>
        <w:t>gospodarskega subjekta, katerega reference so opredeljene v spodnjem seznamu</w:t>
      </w:r>
      <w:r w:rsidRPr="00E4372F">
        <w:rPr>
          <w:rFonts w:asciiTheme="minorHAnsi" w:hAnsiTheme="minorHAnsi"/>
          <w:color w:val="000000" w:themeColor="text1"/>
          <w:sz w:val="22"/>
          <w:szCs w:val="22"/>
        </w:rPr>
        <w:t xml:space="preserve">: </w:t>
      </w:r>
      <w:bookmarkStart w:id="2" w:name="Besedilo1"/>
      <w:r w:rsidRPr="00E4372F">
        <w:rPr>
          <w:rFonts w:asciiTheme="minorHAnsi" w:hAnsiTheme="minorHAnsi"/>
          <w:color w:val="000000" w:themeColor="text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372F">
        <w:rPr>
          <w:rFonts w:asciiTheme="minorHAnsi" w:hAnsiTheme="minorHAnsi"/>
          <w:color w:val="000000" w:themeColor="text1"/>
          <w:sz w:val="22"/>
          <w:szCs w:val="22"/>
        </w:rPr>
        <w:instrText xml:space="preserve"> FORMTEXT </w:instrText>
      </w:r>
      <w:r w:rsidRPr="00E4372F">
        <w:rPr>
          <w:rFonts w:asciiTheme="minorHAnsi" w:hAnsiTheme="minorHAnsi"/>
          <w:color w:val="000000" w:themeColor="text1"/>
          <w:sz w:val="22"/>
          <w:szCs w:val="22"/>
        </w:rPr>
      </w:r>
      <w:r w:rsidRPr="00E4372F">
        <w:rPr>
          <w:rFonts w:asciiTheme="minorHAnsi" w:hAnsiTheme="minorHAnsi"/>
          <w:color w:val="000000" w:themeColor="text1"/>
          <w:sz w:val="22"/>
          <w:szCs w:val="22"/>
        </w:rPr>
        <w:fldChar w:fldCharType="separate"/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color w:val="000000" w:themeColor="text1"/>
          <w:sz w:val="22"/>
          <w:szCs w:val="22"/>
        </w:rPr>
        <w:fldChar w:fldCharType="end"/>
      </w:r>
      <w:bookmarkEnd w:id="2"/>
    </w:p>
    <w:p w14:paraId="79A1F2B9" w14:textId="77777777" w:rsidR="00BD7374" w:rsidRDefault="00BD7374" w:rsidP="00E4372F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tbl>
      <w:tblPr>
        <w:tblW w:w="94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261"/>
        <w:gridCol w:w="1701"/>
        <w:gridCol w:w="1134"/>
        <w:gridCol w:w="1134"/>
        <w:gridCol w:w="1559"/>
      </w:tblGrid>
      <w:tr w:rsidR="00DA13DF" w:rsidRPr="00DA13DF" w14:paraId="00C088B5" w14:textId="77777777" w:rsidTr="00E4372F">
        <w:trPr>
          <w:trHeight w:val="1608"/>
        </w:trPr>
        <w:tc>
          <w:tcPr>
            <w:tcW w:w="709" w:type="dxa"/>
            <w:shd w:val="clear" w:color="auto" w:fill="C6E6A2"/>
            <w:vAlign w:val="center"/>
          </w:tcPr>
          <w:p w14:paraId="672063C7" w14:textId="77777777" w:rsidR="00707849" w:rsidRPr="00DA13DF" w:rsidRDefault="00707849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proofErr w:type="spellStart"/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3261" w:type="dxa"/>
            <w:shd w:val="clear" w:color="auto" w:fill="C6E6A2"/>
            <w:vAlign w:val="center"/>
          </w:tcPr>
          <w:p w14:paraId="60A0BACF" w14:textId="77777777" w:rsidR="00707849" w:rsidRPr="00DA13DF" w:rsidRDefault="00DA13D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Naročnik storitev/referenčnega posla </w:t>
            </w:r>
          </w:p>
          <w:p w14:paraId="112B7829" w14:textId="77777777" w:rsidR="00707849" w:rsidRPr="00DA13DF" w:rsidRDefault="00707849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(firma in sedež naročnika)</w:t>
            </w:r>
          </w:p>
        </w:tc>
        <w:tc>
          <w:tcPr>
            <w:tcW w:w="1701" w:type="dxa"/>
            <w:shd w:val="clear" w:color="auto" w:fill="C6E6A2"/>
            <w:vAlign w:val="center"/>
          </w:tcPr>
          <w:p w14:paraId="4BAD7205" w14:textId="771A3FC7" w:rsidR="00707849" w:rsidRPr="00DA13DF" w:rsidRDefault="00707849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Ustrezna CPV koda</w:t>
            </w:r>
            <w:r w:rsidR="00E4372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 točki 3. razdelka </w:t>
            </w:r>
            <w:proofErr w:type="spellStart"/>
            <w:r w:rsidR="00E4372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II.b</w:t>
            </w:r>
            <w:proofErr w:type="spellEnd"/>
            <w:r w:rsidR="00E4372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Povabila k sodelovanju</w:t>
            </w:r>
          </w:p>
          <w:p w14:paraId="78E6040E" w14:textId="3A7FB4E1" w:rsidR="00707849" w:rsidRPr="00DA13DF" w:rsidRDefault="00E4372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(</w:t>
            </w:r>
            <w:r w:rsidR="00707849"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DA / NE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)</w:t>
            </w:r>
            <w:r w:rsidR="00707849"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134" w:type="dxa"/>
            <w:shd w:val="clear" w:color="auto" w:fill="C6E6A2"/>
            <w:vAlign w:val="center"/>
          </w:tcPr>
          <w:p w14:paraId="2B3689EB" w14:textId="77777777" w:rsidR="00707849" w:rsidRPr="00DA13DF" w:rsidRDefault="00707849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Leto začetka izvajanja</w:t>
            </w:r>
          </w:p>
        </w:tc>
        <w:tc>
          <w:tcPr>
            <w:tcW w:w="1134" w:type="dxa"/>
            <w:shd w:val="clear" w:color="auto" w:fill="C6E6A2"/>
            <w:vAlign w:val="center"/>
          </w:tcPr>
          <w:p w14:paraId="6655C786" w14:textId="77777777" w:rsidR="00707849" w:rsidRPr="00DA13DF" w:rsidRDefault="00707849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Leto zaključka izvajanja</w:t>
            </w:r>
          </w:p>
        </w:tc>
        <w:tc>
          <w:tcPr>
            <w:tcW w:w="1559" w:type="dxa"/>
            <w:shd w:val="clear" w:color="auto" w:fill="C6E6A2"/>
            <w:vAlign w:val="center"/>
          </w:tcPr>
          <w:p w14:paraId="03D440A4" w14:textId="504B0131" w:rsidR="00707849" w:rsidRPr="00DA13DF" w:rsidRDefault="00707849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Pogodbeni obseg</w:t>
            </w:r>
            <w:r w:rsidR="00E4372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ustreznih storitev</w:t>
            </w: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čiščenja v m2</w:t>
            </w:r>
          </w:p>
        </w:tc>
      </w:tr>
      <w:tr w:rsidR="002D08B4" w:rsidRPr="002D08B4" w14:paraId="2C415404" w14:textId="77777777" w:rsidTr="00E4372F">
        <w:trPr>
          <w:trHeight w:hRule="exact" w:val="680"/>
        </w:trPr>
        <w:tc>
          <w:tcPr>
            <w:tcW w:w="709" w:type="dxa"/>
            <w:vAlign w:val="center"/>
          </w:tcPr>
          <w:p w14:paraId="6EFFAD72" w14:textId="77777777" w:rsidR="00707849" w:rsidRPr="002D08B4" w:rsidRDefault="00707849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261" w:type="dxa"/>
            <w:vAlign w:val="center"/>
          </w:tcPr>
          <w:p w14:paraId="61ADEBEB" w14:textId="77777777" w:rsidR="00707849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701" w:type="dxa"/>
            <w:vAlign w:val="center"/>
          </w:tcPr>
          <w:p w14:paraId="684079CC" w14:textId="77777777" w:rsidR="00707849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C8D88BD" w14:textId="77777777" w:rsidR="00707849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CC37747" w14:textId="77777777" w:rsidR="00707849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1C3B69B" w14:textId="77777777" w:rsidR="00707849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2D08B4" w:rsidRPr="002D08B4" w14:paraId="0D341534" w14:textId="77777777" w:rsidTr="00E4372F">
        <w:trPr>
          <w:trHeight w:hRule="exact" w:val="680"/>
        </w:trPr>
        <w:tc>
          <w:tcPr>
            <w:tcW w:w="709" w:type="dxa"/>
            <w:vAlign w:val="center"/>
          </w:tcPr>
          <w:p w14:paraId="6140F305" w14:textId="77777777" w:rsidR="00DA13DF" w:rsidRPr="002D08B4" w:rsidRDefault="00DA13D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261" w:type="dxa"/>
          </w:tcPr>
          <w:p w14:paraId="13B7F14B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2B081FF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877CC83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14:paraId="46ED6BE5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  <w:p w14:paraId="1D5113C6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4A7055C4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2971AF1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9F1681F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2D08B4" w:rsidRPr="002D08B4" w14:paraId="61874529" w14:textId="77777777" w:rsidTr="00E4372F">
        <w:trPr>
          <w:trHeight w:hRule="exact" w:val="680"/>
        </w:trPr>
        <w:tc>
          <w:tcPr>
            <w:tcW w:w="709" w:type="dxa"/>
            <w:vAlign w:val="center"/>
          </w:tcPr>
          <w:p w14:paraId="221E1840" w14:textId="77777777" w:rsidR="00DA13DF" w:rsidRPr="002D08B4" w:rsidRDefault="00DA13D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261" w:type="dxa"/>
          </w:tcPr>
          <w:p w14:paraId="7795171A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2DA44811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26D8554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EA09021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0C606B3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7FBCA29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2D08B4" w:rsidRPr="002D08B4" w14:paraId="5DA1C4ED" w14:textId="77777777" w:rsidTr="00E4372F">
        <w:trPr>
          <w:trHeight w:hRule="exact" w:val="680"/>
        </w:trPr>
        <w:tc>
          <w:tcPr>
            <w:tcW w:w="709" w:type="dxa"/>
            <w:vAlign w:val="center"/>
          </w:tcPr>
          <w:p w14:paraId="1D750D90" w14:textId="77777777" w:rsidR="00DA13DF" w:rsidRPr="002D08B4" w:rsidRDefault="00DA13D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261" w:type="dxa"/>
          </w:tcPr>
          <w:p w14:paraId="2E9614B8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4EA5B4A7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6105464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B82657A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47C01C4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45C8D34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2D08B4" w:rsidRPr="002D08B4" w14:paraId="1ED89FB1" w14:textId="77777777" w:rsidTr="00E4372F">
        <w:trPr>
          <w:trHeight w:hRule="exact" w:val="680"/>
        </w:trPr>
        <w:tc>
          <w:tcPr>
            <w:tcW w:w="709" w:type="dxa"/>
            <w:vAlign w:val="center"/>
          </w:tcPr>
          <w:p w14:paraId="220CAB6A" w14:textId="77777777" w:rsidR="00DA13DF" w:rsidRPr="002D08B4" w:rsidRDefault="00DA13D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261" w:type="dxa"/>
          </w:tcPr>
          <w:p w14:paraId="5B18C9E3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6105F523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C9A1A3B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EED0D17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71C2C61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EDF7D59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2D08B4" w:rsidRPr="002D08B4" w14:paraId="715E5181" w14:textId="77777777" w:rsidTr="00E4372F">
        <w:trPr>
          <w:trHeight w:hRule="exact" w:val="680"/>
        </w:trPr>
        <w:tc>
          <w:tcPr>
            <w:tcW w:w="709" w:type="dxa"/>
            <w:vAlign w:val="center"/>
          </w:tcPr>
          <w:p w14:paraId="77731367" w14:textId="77777777" w:rsidR="00DA13DF" w:rsidRPr="002D08B4" w:rsidRDefault="00DA13D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3261" w:type="dxa"/>
          </w:tcPr>
          <w:p w14:paraId="14BC48E9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645DB1A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0F340BA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F06CF99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3570AFB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D4D1653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2D08B4" w:rsidRPr="002D08B4" w14:paraId="218D1BA6" w14:textId="77777777" w:rsidTr="00E4372F">
        <w:trPr>
          <w:trHeight w:hRule="exact" w:val="680"/>
        </w:trPr>
        <w:tc>
          <w:tcPr>
            <w:tcW w:w="709" w:type="dxa"/>
            <w:vAlign w:val="center"/>
          </w:tcPr>
          <w:p w14:paraId="4A69BC85" w14:textId="77777777" w:rsidR="00DA13DF" w:rsidRPr="002D08B4" w:rsidRDefault="00DA13D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3261" w:type="dxa"/>
          </w:tcPr>
          <w:p w14:paraId="5572217E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67BBD30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41588D2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92EA479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D689B09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1108361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2D08B4" w:rsidRPr="002D08B4" w14:paraId="454ABD5A" w14:textId="77777777" w:rsidTr="00E4372F">
        <w:trPr>
          <w:trHeight w:hRule="exact" w:val="680"/>
        </w:trPr>
        <w:tc>
          <w:tcPr>
            <w:tcW w:w="709" w:type="dxa"/>
            <w:vAlign w:val="center"/>
          </w:tcPr>
          <w:p w14:paraId="3D6A6913" w14:textId="77777777" w:rsidR="00DA13DF" w:rsidRPr="002D08B4" w:rsidRDefault="00DA13D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3261" w:type="dxa"/>
          </w:tcPr>
          <w:p w14:paraId="364DD977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639C82B8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64FBA8B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BB416FA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6E23C4E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0303AC1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2D08B4" w:rsidRPr="002D08B4" w14:paraId="05F4A205" w14:textId="77777777" w:rsidTr="00E4372F">
        <w:trPr>
          <w:trHeight w:hRule="exact" w:val="680"/>
        </w:trPr>
        <w:tc>
          <w:tcPr>
            <w:tcW w:w="709" w:type="dxa"/>
            <w:vAlign w:val="center"/>
          </w:tcPr>
          <w:p w14:paraId="5F4F0B39" w14:textId="77777777" w:rsidR="00DA13DF" w:rsidRPr="002D08B4" w:rsidRDefault="00DA13D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3261" w:type="dxa"/>
          </w:tcPr>
          <w:p w14:paraId="766E6843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04A2DB63" w14:textId="77777777" w:rsidR="00DA13DF" w:rsidRPr="002D08B4" w:rsidRDefault="00DA13D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6C720FB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04929FB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1DC5222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C47B4ED" w14:textId="77777777" w:rsidR="00DA13DF" w:rsidRPr="002D08B4" w:rsidRDefault="00DA13D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2D08B4" w:rsidRPr="002D08B4" w14:paraId="2274D67D" w14:textId="77777777" w:rsidTr="00E4372F">
        <w:trPr>
          <w:trHeight w:hRule="exact"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5CF5" w14:textId="743C864D" w:rsidR="00DA13DF" w:rsidRPr="002D08B4" w:rsidRDefault="00BD7374" w:rsidP="00DA13DF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lastRenderedPageBreak/>
              <w:t>10</w:t>
            </w:r>
            <w:r w:rsidR="00DA13DF"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CE4" w14:textId="77777777" w:rsidR="00DA13DF" w:rsidRPr="002D08B4" w:rsidRDefault="00DA13DF" w:rsidP="00DA13D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474B0EE9" w14:textId="77777777" w:rsidR="00DA13DF" w:rsidRPr="002D08B4" w:rsidRDefault="00DA13DF" w:rsidP="00DA13D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D072" w14:textId="77777777" w:rsidR="00DA13DF" w:rsidRPr="002D08B4" w:rsidRDefault="00DA13DF" w:rsidP="00DA13DF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Start w:id="4" w:name="_GoBack"/>
            <w:bookmarkEnd w:id="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6A0C" w14:textId="77777777" w:rsidR="00DA13DF" w:rsidRPr="002D08B4" w:rsidRDefault="00DA13DF" w:rsidP="00DA13DF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36E2" w14:textId="77777777" w:rsidR="00DA13DF" w:rsidRPr="002D08B4" w:rsidRDefault="00DA13DF" w:rsidP="00DA13DF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64DA" w14:textId="77777777" w:rsidR="00DA13DF" w:rsidRPr="002D08B4" w:rsidRDefault="00DA13DF" w:rsidP="00DA13DF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70F607F2" w14:textId="77777777" w:rsidR="00292C07" w:rsidRPr="00FE26B0" w:rsidRDefault="00292C07" w:rsidP="00292C07">
      <w:pPr>
        <w:keepNext/>
        <w:jc w:val="center"/>
        <w:outlineLvl w:val="1"/>
        <w:rPr>
          <w:rFonts w:ascii="Calibri" w:hAnsi="Calibri" w:cs="Calibri"/>
          <w:b/>
          <w:iCs/>
        </w:rPr>
      </w:pPr>
    </w:p>
    <w:sectPr w:rsidR="00292C07" w:rsidRPr="00FE26B0" w:rsidSect="00712A83">
      <w:headerReference w:type="default" r:id="rId11"/>
      <w:footerReference w:type="default" r:id="rId12"/>
      <w:pgSz w:w="11907" w:h="16834" w:code="9"/>
      <w:pgMar w:top="1418" w:right="1134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4074B4" w14:textId="77777777" w:rsidR="00FE3574" w:rsidRDefault="00FE3574">
      <w:r>
        <w:separator/>
      </w:r>
    </w:p>
  </w:endnote>
  <w:endnote w:type="continuationSeparator" w:id="0">
    <w:p w14:paraId="3ED11E9E" w14:textId="77777777" w:rsidR="00FE3574" w:rsidRDefault="00FE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C2F954" w14:textId="77777777" w:rsidR="00DA13DF" w:rsidRPr="00FE26B0" w:rsidRDefault="00DA13DF" w:rsidP="00712A83">
    <w:pPr>
      <w:pStyle w:val="Noga"/>
      <w:pBdr>
        <w:top w:val="single" w:sz="4" w:space="1" w:color="auto"/>
      </w:pBdr>
      <w:rPr>
        <w:rFonts w:ascii="Calibri" w:hAnsi="Calibri" w:cs="Calibri"/>
        <w:sz w:val="17"/>
        <w:szCs w:val="17"/>
      </w:rPr>
    </w:pPr>
    <w:r w:rsidRPr="00FE26B0">
      <w:rPr>
        <w:rFonts w:ascii="Calibri" w:hAnsi="Calibri" w:cs="Calibri"/>
        <w:sz w:val="17"/>
        <w:szCs w:val="17"/>
      </w:rPr>
      <w:t>ZZZS</w:t>
    </w:r>
    <w:r w:rsidRPr="00FE26B0">
      <w:rPr>
        <w:rFonts w:ascii="Calibri" w:hAnsi="Calibri" w:cs="Calibri"/>
        <w:sz w:val="17"/>
        <w:szCs w:val="17"/>
      </w:rPr>
      <w:tab/>
      <w:t xml:space="preserve">Stran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PAGE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BD7374">
      <w:rPr>
        <w:rFonts w:ascii="Calibri" w:hAnsi="Calibri" w:cs="Calibri"/>
        <w:noProof/>
        <w:sz w:val="17"/>
        <w:szCs w:val="17"/>
      </w:rPr>
      <w:t>1</w:t>
    </w:r>
    <w:r w:rsidRPr="00FE26B0">
      <w:rPr>
        <w:rFonts w:ascii="Calibri" w:hAnsi="Calibri" w:cs="Calibri"/>
        <w:sz w:val="17"/>
        <w:szCs w:val="17"/>
      </w:rPr>
      <w:fldChar w:fldCharType="end"/>
    </w:r>
    <w:r w:rsidRPr="00FE26B0">
      <w:rPr>
        <w:rFonts w:ascii="Calibri" w:hAnsi="Calibri" w:cs="Calibri"/>
        <w:sz w:val="17"/>
        <w:szCs w:val="17"/>
      </w:rPr>
      <w:t xml:space="preserve"> od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NUMPAGES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BD7374">
      <w:rPr>
        <w:rFonts w:ascii="Calibri" w:hAnsi="Calibri" w:cs="Calibri"/>
        <w:noProof/>
        <w:sz w:val="17"/>
        <w:szCs w:val="17"/>
      </w:rPr>
      <w:t>2</w:t>
    </w:r>
    <w:r w:rsidRPr="00FE26B0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63440" w14:textId="77777777" w:rsidR="00FE3574" w:rsidRDefault="00FE3574">
      <w:r>
        <w:separator/>
      </w:r>
    </w:p>
  </w:footnote>
  <w:footnote w:type="continuationSeparator" w:id="0">
    <w:p w14:paraId="6F7A803D" w14:textId="77777777" w:rsidR="00FE3574" w:rsidRDefault="00FE3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48CAD5" w14:textId="748525D9" w:rsidR="00DA13DF" w:rsidRPr="00FE26B0" w:rsidRDefault="00DA13DF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rFonts w:ascii="Calibri" w:hAnsi="Calibri" w:cs="Calibri"/>
        <w:i/>
        <w:sz w:val="16"/>
        <w:szCs w:val="16"/>
      </w:rPr>
    </w:pPr>
    <w:r w:rsidRPr="00FE26B0">
      <w:rPr>
        <w:rFonts w:ascii="Calibri" w:hAnsi="Calibri" w:cs="Calibri"/>
        <w:i/>
        <w:sz w:val="16"/>
        <w:szCs w:val="16"/>
      </w:rPr>
      <w:t>O</w:t>
    </w:r>
    <w:r>
      <w:rPr>
        <w:rFonts w:ascii="Calibri" w:hAnsi="Calibri" w:cs="Calibri"/>
        <w:i/>
        <w:sz w:val="16"/>
        <w:szCs w:val="16"/>
      </w:rPr>
      <w:t>brazec V-4</w:t>
    </w:r>
    <w:r w:rsidRPr="00FE26B0">
      <w:rPr>
        <w:rFonts w:ascii="Calibri" w:hAnsi="Calibri" w:cs="Calibri"/>
        <w:i/>
        <w:sz w:val="16"/>
        <w:szCs w:val="16"/>
      </w:rPr>
      <w:tab/>
    </w:r>
    <w:r w:rsidRPr="00FE26B0"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>Seznam referenc</w:t>
    </w:r>
    <w:r w:rsidR="00F56251">
      <w:rPr>
        <w:rFonts w:ascii="Calibri" w:hAnsi="Calibri" w:cs="Calibri"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4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1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22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DC60E02"/>
    <w:multiLevelType w:val="hybridMultilevel"/>
    <w:tmpl w:val="6B9E1362"/>
    <w:lvl w:ilvl="0" w:tplc="38684B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2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16"/>
  </w:num>
  <w:num w:numId="3">
    <w:abstractNumId w:val="9"/>
  </w:num>
  <w:num w:numId="4">
    <w:abstractNumId w:val="10"/>
  </w:num>
  <w:num w:numId="5">
    <w:abstractNumId w:val="31"/>
  </w:num>
  <w:num w:numId="6">
    <w:abstractNumId w:val="21"/>
  </w:num>
  <w:num w:numId="7">
    <w:abstractNumId w:val="3"/>
  </w:num>
  <w:num w:numId="8">
    <w:abstractNumId w:val="27"/>
  </w:num>
  <w:num w:numId="9">
    <w:abstractNumId w:val="29"/>
  </w:num>
  <w:num w:numId="10">
    <w:abstractNumId w:val="19"/>
  </w:num>
  <w:num w:numId="11">
    <w:abstractNumId w:val="26"/>
  </w:num>
  <w:num w:numId="12">
    <w:abstractNumId w:val="20"/>
  </w:num>
  <w:num w:numId="13">
    <w:abstractNumId w:val="2"/>
  </w:num>
  <w:num w:numId="14">
    <w:abstractNumId w:val="33"/>
  </w:num>
  <w:num w:numId="15">
    <w:abstractNumId w:val="18"/>
  </w:num>
  <w:num w:numId="16">
    <w:abstractNumId w:val="4"/>
  </w:num>
  <w:num w:numId="17">
    <w:abstractNumId w:val="0"/>
  </w:num>
  <w:num w:numId="18">
    <w:abstractNumId w:val="8"/>
  </w:num>
  <w:num w:numId="19">
    <w:abstractNumId w:val="7"/>
  </w:num>
  <w:num w:numId="20">
    <w:abstractNumId w:val="14"/>
  </w:num>
  <w:num w:numId="21">
    <w:abstractNumId w:val="23"/>
  </w:num>
  <w:num w:numId="22">
    <w:abstractNumId w:val="11"/>
  </w:num>
  <w:num w:numId="23">
    <w:abstractNumId w:val="24"/>
  </w:num>
  <w:num w:numId="24">
    <w:abstractNumId w:val="32"/>
  </w:num>
  <w:num w:numId="25">
    <w:abstractNumId w:val="6"/>
  </w:num>
  <w:num w:numId="26">
    <w:abstractNumId w:val="13"/>
  </w:num>
  <w:num w:numId="27">
    <w:abstractNumId w:val="1"/>
  </w:num>
  <w:num w:numId="28">
    <w:abstractNumId w:val="12"/>
  </w:num>
  <w:num w:numId="29">
    <w:abstractNumId w:val="5"/>
  </w:num>
  <w:num w:numId="30">
    <w:abstractNumId w:val="17"/>
  </w:num>
  <w:num w:numId="31">
    <w:abstractNumId w:val="25"/>
  </w:num>
  <w:num w:numId="32">
    <w:abstractNumId w:val="30"/>
  </w:num>
  <w:num w:numId="33">
    <w:abstractNumId w:val="15"/>
  </w:num>
  <w:num w:numId="34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23FC"/>
    <w:rsid w:val="00002AB7"/>
    <w:rsid w:val="00004DEB"/>
    <w:rsid w:val="00010810"/>
    <w:rsid w:val="00010D85"/>
    <w:rsid w:val="000113FE"/>
    <w:rsid w:val="000145E3"/>
    <w:rsid w:val="000204A1"/>
    <w:rsid w:val="00026408"/>
    <w:rsid w:val="0003517F"/>
    <w:rsid w:val="00036FD3"/>
    <w:rsid w:val="00037426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6AB1"/>
    <w:rsid w:val="000D06B1"/>
    <w:rsid w:val="000D1EAA"/>
    <w:rsid w:val="000D4EC6"/>
    <w:rsid w:val="000D7853"/>
    <w:rsid w:val="000D7E5C"/>
    <w:rsid w:val="000E1CA4"/>
    <w:rsid w:val="000E323E"/>
    <w:rsid w:val="000E3C1A"/>
    <w:rsid w:val="000F3C4F"/>
    <w:rsid w:val="000F61BF"/>
    <w:rsid w:val="000F7149"/>
    <w:rsid w:val="000F7954"/>
    <w:rsid w:val="00100404"/>
    <w:rsid w:val="00100863"/>
    <w:rsid w:val="00100DB5"/>
    <w:rsid w:val="00100E51"/>
    <w:rsid w:val="0010252E"/>
    <w:rsid w:val="0010342A"/>
    <w:rsid w:val="001046A6"/>
    <w:rsid w:val="00106B92"/>
    <w:rsid w:val="00107F54"/>
    <w:rsid w:val="0011251D"/>
    <w:rsid w:val="001175EE"/>
    <w:rsid w:val="00117644"/>
    <w:rsid w:val="00121A77"/>
    <w:rsid w:val="00121C3C"/>
    <w:rsid w:val="00125269"/>
    <w:rsid w:val="00126DE5"/>
    <w:rsid w:val="00130274"/>
    <w:rsid w:val="00132EC7"/>
    <w:rsid w:val="00146CB6"/>
    <w:rsid w:val="00153FFD"/>
    <w:rsid w:val="001612CD"/>
    <w:rsid w:val="0016214F"/>
    <w:rsid w:val="00163663"/>
    <w:rsid w:val="00165481"/>
    <w:rsid w:val="00172F25"/>
    <w:rsid w:val="001807F7"/>
    <w:rsid w:val="00180E11"/>
    <w:rsid w:val="00181C15"/>
    <w:rsid w:val="00184195"/>
    <w:rsid w:val="00184A87"/>
    <w:rsid w:val="00194412"/>
    <w:rsid w:val="0019545D"/>
    <w:rsid w:val="001A22DA"/>
    <w:rsid w:val="001A5E08"/>
    <w:rsid w:val="001B0C6A"/>
    <w:rsid w:val="001B21FB"/>
    <w:rsid w:val="001B39BA"/>
    <w:rsid w:val="001C0269"/>
    <w:rsid w:val="001C0FA2"/>
    <w:rsid w:val="001C1B76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200400"/>
    <w:rsid w:val="002036C7"/>
    <w:rsid w:val="00204F10"/>
    <w:rsid w:val="002125DA"/>
    <w:rsid w:val="0021262B"/>
    <w:rsid w:val="002171E9"/>
    <w:rsid w:val="00221CB3"/>
    <w:rsid w:val="00223060"/>
    <w:rsid w:val="00224AE4"/>
    <w:rsid w:val="00225A34"/>
    <w:rsid w:val="00226079"/>
    <w:rsid w:val="0022775F"/>
    <w:rsid w:val="00227FB8"/>
    <w:rsid w:val="00232B4B"/>
    <w:rsid w:val="00232D5E"/>
    <w:rsid w:val="0023445A"/>
    <w:rsid w:val="00236823"/>
    <w:rsid w:val="00243B50"/>
    <w:rsid w:val="00243E10"/>
    <w:rsid w:val="002508A9"/>
    <w:rsid w:val="00251B8B"/>
    <w:rsid w:val="00252305"/>
    <w:rsid w:val="002536F9"/>
    <w:rsid w:val="00260065"/>
    <w:rsid w:val="00261AA6"/>
    <w:rsid w:val="00266562"/>
    <w:rsid w:val="002675A2"/>
    <w:rsid w:val="002705D8"/>
    <w:rsid w:val="002710DD"/>
    <w:rsid w:val="0029252E"/>
    <w:rsid w:val="00292C07"/>
    <w:rsid w:val="00294CCE"/>
    <w:rsid w:val="00296019"/>
    <w:rsid w:val="002A1B4D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6A88"/>
    <w:rsid w:val="002D08B4"/>
    <w:rsid w:val="002D50E2"/>
    <w:rsid w:val="002E3F6C"/>
    <w:rsid w:val="002E6C81"/>
    <w:rsid w:val="002E78F1"/>
    <w:rsid w:val="002F0695"/>
    <w:rsid w:val="002F722C"/>
    <w:rsid w:val="002F73BE"/>
    <w:rsid w:val="002F7C13"/>
    <w:rsid w:val="003022F5"/>
    <w:rsid w:val="00305AD6"/>
    <w:rsid w:val="00317745"/>
    <w:rsid w:val="003178D3"/>
    <w:rsid w:val="00317E0B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F8C"/>
    <w:rsid w:val="003836A9"/>
    <w:rsid w:val="003855EB"/>
    <w:rsid w:val="003879E7"/>
    <w:rsid w:val="00391B14"/>
    <w:rsid w:val="00393F5C"/>
    <w:rsid w:val="003944AE"/>
    <w:rsid w:val="0039564D"/>
    <w:rsid w:val="0039565D"/>
    <w:rsid w:val="00397DEB"/>
    <w:rsid w:val="003A0A99"/>
    <w:rsid w:val="003A12D9"/>
    <w:rsid w:val="003A7631"/>
    <w:rsid w:val="003B04F8"/>
    <w:rsid w:val="003C0151"/>
    <w:rsid w:val="003C115D"/>
    <w:rsid w:val="003C32CD"/>
    <w:rsid w:val="003D4270"/>
    <w:rsid w:val="003D453D"/>
    <w:rsid w:val="003D4586"/>
    <w:rsid w:val="003D4CE6"/>
    <w:rsid w:val="003D7DC4"/>
    <w:rsid w:val="003E124B"/>
    <w:rsid w:val="003E4926"/>
    <w:rsid w:val="003E4CEE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31D18"/>
    <w:rsid w:val="00431F0D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793F"/>
    <w:rsid w:val="00477E07"/>
    <w:rsid w:val="0048203E"/>
    <w:rsid w:val="004839BE"/>
    <w:rsid w:val="00485DB5"/>
    <w:rsid w:val="004871F5"/>
    <w:rsid w:val="00492B9F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28B3"/>
    <w:rsid w:val="004D28DA"/>
    <w:rsid w:val="004D66B1"/>
    <w:rsid w:val="004D7A8E"/>
    <w:rsid w:val="004E060E"/>
    <w:rsid w:val="004E4766"/>
    <w:rsid w:val="004E4800"/>
    <w:rsid w:val="004F10A2"/>
    <w:rsid w:val="004F26D5"/>
    <w:rsid w:val="00500322"/>
    <w:rsid w:val="005011DF"/>
    <w:rsid w:val="00515626"/>
    <w:rsid w:val="00522A62"/>
    <w:rsid w:val="00526D2B"/>
    <w:rsid w:val="0053318C"/>
    <w:rsid w:val="0053445A"/>
    <w:rsid w:val="00534F7F"/>
    <w:rsid w:val="0054270E"/>
    <w:rsid w:val="00547518"/>
    <w:rsid w:val="005550A3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24DE"/>
    <w:rsid w:val="00596713"/>
    <w:rsid w:val="00596C94"/>
    <w:rsid w:val="005A13B7"/>
    <w:rsid w:val="005A67D8"/>
    <w:rsid w:val="005B175F"/>
    <w:rsid w:val="005B2052"/>
    <w:rsid w:val="005B4455"/>
    <w:rsid w:val="005B4DA2"/>
    <w:rsid w:val="005B584E"/>
    <w:rsid w:val="005B6630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5103"/>
    <w:rsid w:val="00621842"/>
    <w:rsid w:val="00625714"/>
    <w:rsid w:val="00626657"/>
    <w:rsid w:val="00632ACA"/>
    <w:rsid w:val="00636F96"/>
    <w:rsid w:val="00641ED6"/>
    <w:rsid w:val="006473F9"/>
    <w:rsid w:val="00650445"/>
    <w:rsid w:val="006522D0"/>
    <w:rsid w:val="00656646"/>
    <w:rsid w:val="00657A98"/>
    <w:rsid w:val="006608DD"/>
    <w:rsid w:val="0066229D"/>
    <w:rsid w:val="006638FC"/>
    <w:rsid w:val="006739A6"/>
    <w:rsid w:val="00673AB2"/>
    <w:rsid w:val="006816D1"/>
    <w:rsid w:val="00681E52"/>
    <w:rsid w:val="006860A3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5099"/>
    <w:rsid w:val="00700A18"/>
    <w:rsid w:val="00700A35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421A"/>
    <w:rsid w:val="00735710"/>
    <w:rsid w:val="00735E13"/>
    <w:rsid w:val="00736984"/>
    <w:rsid w:val="00740A0E"/>
    <w:rsid w:val="00740AAE"/>
    <w:rsid w:val="00741C87"/>
    <w:rsid w:val="00742BAE"/>
    <w:rsid w:val="007430A6"/>
    <w:rsid w:val="0074716A"/>
    <w:rsid w:val="007475E8"/>
    <w:rsid w:val="007507B8"/>
    <w:rsid w:val="0075199B"/>
    <w:rsid w:val="0075597B"/>
    <w:rsid w:val="0075739C"/>
    <w:rsid w:val="0076067C"/>
    <w:rsid w:val="0076273F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38B3"/>
    <w:rsid w:val="007A7B0F"/>
    <w:rsid w:val="007B1DBF"/>
    <w:rsid w:val="007B2CE8"/>
    <w:rsid w:val="007B3B67"/>
    <w:rsid w:val="007B564C"/>
    <w:rsid w:val="007B5E7C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2F69"/>
    <w:rsid w:val="00800979"/>
    <w:rsid w:val="00814459"/>
    <w:rsid w:val="008231BF"/>
    <w:rsid w:val="00823F2E"/>
    <w:rsid w:val="00825580"/>
    <w:rsid w:val="00826CC8"/>
    <w:rsid w:val="008312D9"/>
    <w:rsid w:val="00831CAA"/>
    <w:rsid w:val="00832AC3"/>
    <w:rsid w:val="00832ECE"/>
    <w:rsid w:val="008348F9"/>
    <w:rsid w:val="008353AE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6E51"/>
    <w:rsid w:val="00863413"/>
    <w:rsid w:val="00864DE9"/>
    <w:rsid w:val="0086585A"/>
    <w:rsid w:val="00872EDC"/>
    <w:rsid w:val="008823DC"/>
    <w:rsid w:val="0088627D"/>
    <w:rsid w:val="008901F0"/>
    <w:rsid w:val="00890BB3"/>
    <w:rsid w:val="0089175B"/>
    <w:rsid w:val="00892742"/>
    <w:rsid w:val="00892AA5"/>
    <w:rsid w:val="008972CC"/>
    <w:rsid w:val="008A0867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474"/>
    <w:rsid w:val="00932D40"/>
    <w:rsid w:val="00935FE2"/>
    <w:rsid w:val="00936380"/>
    <w:rsid w:val="009367DE"/>
    <w:rsid w:val="00937F01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59DC"/>
    <w:rsid w:val="0096660B"/>
    <w:rsid w:val="00967BDC"/>
    <w:rsid w:val="009720AE"/>
    <w:rsid w:val="00972E4D"/>
    <w:rsid w:val="00973782"/>
    <w:rsid w:val="00973879"/>
    <w:rsid w:val="009851A8"/>
    <w:rsid w:val="009941A7"/>
    <w:rsid w:val="009954FA"/>
    <w:rsid w:val="00996B8E"/>
    <w:rsid w:val="009A3768"/>
    <w:rsid w:val="009A5E2C"/>
    <w:rsid w:val="009A65B7"/>
    <w:rsid w:val="009A69A3"/>
    <w:rsid w:val="009A79FD"/>
    <w:rsid w:val="009B0CC4"/>
    <w:rsid w:val="009B42FE"/>
    <w:rsid w:val="009B49E0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31A8"/>
    <w:rsid w:val="00A131B9"/>
    <w:rsid w:val="00A13C39"/>
    <w:rsid w:val="00A15397"/>
    <w:rsid w:val="00A164E2"/>
    <w:rsid w:val="00A178CA"/>
    <w:rsid w:val="00A20D6C"/>
    <w:rsid w:val="00A23E86"/>
    <w:rsid w:val="00A24354"/>
    <w:rsid w:val="00A27CF3"/>
    <w:rsid w:val="00A31DB6"/>
    <w:rsid w:val="00A34854"/>
    <w:rsid w:val="00A34DB6"/>
    <w:rsid w:val="00A406BD"/>
    <w:rsid w:val="00A4350A"/>
    <w:rsid w:val="00A44592"/>
    <w:rsid w:val="00A445F5"/>
    <w:rsid w:val="00A468A0"/>
    <w:rsid w:val="00A47068"/>
    <w:rsid w:val="00A523AD"/>
    <w:rsid w:val="00A613E3"/>
    <w:rsid w:val="00A619B4"/>
    <w:rsid w:val="00A64C2C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4B37"/>
    <w:rsid w:val="00AD6B7B"/>
    <w:rsid w:val="00AD7874"/>
    <w:rsid w:val="00AE04DE"/>
    <w:rsid w:val="00AE31B9"/>
    <w:rsid w:val="00AE5AB8"/>
    <w:rsid w:val="00AE5D9F"/>
    <w:rsid w:val="00AE61EE"/>
    <w:rsid w:val="00AE6639"/>
    <w:rsid w:val="00AF0CB3"/>
    <w:rsid w:val="00AF4D09"/>
    <w:rsid w:val="00AF4E75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316CC"/>
    <w:rsid w:val="00B329F0"/>
    <w:rsid w:val="00B34188"/>
    <w:rsid w:val="00B359F6"/>
    <w:rsid w:val="00B36279"/>
    <w:rsid w:val="00B45078"/>
    <w:rsid w:val="00B50C56"/>
    <w:rsid w:val="00B554FF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851"/>
    <w:rsid w:val="00B87048"/>
    <w:rsid w:val="00B92BAF"/>
    <w:rsid w:val="00BA0EAB"/>
    <w:rsid w:val="00BA1629"/>
    <w:rsid w:val="00BA24BE"/>
    <w:rsid w:val="00BB040A"/>
    <w:rsid w:val="00BB24D0"/>
    <w:rsid w:val="00BB62B5"/>
    <w:rsid w:val="00BB6F40"/>
    <w:rsid w:val="00BC4224"/>
    <w:rsid w:val="00BC4E37"/>
    <w:rsid w:val="00BC7B4D"/>
    <w:rsid w:val="00BD026B"/>
    <w:rsid w:val="00BD1962"/>
    <w:rsid w:val="00BD2AD6"/>
    <w:rsid w:val="00BD3ECF"/>
    <w:rsid w:val="00BD575B"/>
    <w:rsid w:val="00BD5AF6"/>
    <w:rsid w:val="00BD7374"/>
    <w:rsid w:val="00BE01B4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4EED"/>
    <w:rsid w:val="00C407E4"/>
    <w:rsid w:val="00C444E6"/>
    <w:rsid w:val="00C46D8E"/>
    <w:rsid w:val="00C4762B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5636"/>
    <w:rsid w:val="00C67BF5"/>
    <w:rsid w:val="00C67ECB"/>
    <w:rsid w:val="00C76872"/>
    <w:rsid w:val="00C81276"/>
    <w:rsid w:val="00C821CE"/>
    <w:rsid w:val="00C827CD"/>
    <w:rsid w:val="00C83707"/>
    <w:rsid w:val="00C84CA3"/>
    <w:rsid w:val="00C9197E"/>
    <w:rsid w:val="00C91D4D"/>
    <w:rsid w:val="00C94BE3"/>
    <w:rsid w:val="00C95135"/>
    <w:rsid w:val="00CA2ED8"/>
    <w:rsid w:val="00CA3A64"/>
    <w:rsid w:val="00CA6B0C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D04F20"/>
    <w:rsid w:val="00D05BE9"/>
    <w:rsid w:val="00D05DDA"/>
    <w:rsid w:val="00D15EC3"/>
    <w:rsid w:val="00D16471"/>
    <w:rsid w:val="00D1680E"/>
    <w:rsid w:val="00D2259A"/>
    <w:rsid w:val="00D255A1"/>
    <w:rsid w:val="00D42B0C"/>
    <w:rsid w:val="00D471BF"/>
    <w:rsid w:val="00D520FD"/>
    <w:rsid w:val="00D53B44"/>
    <w:rsid w:val="00D54B19"/>
    <w:rsid w:val="00D60F9E"/>
    <w:rsid w:val="00D63AAB"/>
    <w:rsid w:val="00D65648"/>
    <w:rsid w:val="00D65886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90C"/>
    <w:rsid w:val="00DA0ACF"/>
    <w:rsid w:val="00DA13DF"/>
    <w:rsid w:val="00DA305B"/>
    <w:rsid w:val="00DA67CF"/>
    <w:rsid w:val="00DB3FFC"/>
    <w:rsid w:val="00DB5929"/>
    <w:rsid w:val="00DC02CD"/>
    <w:rsid w:val="00DC1C47"/>
    <w:rsid w:val="00DC4670"/>
    <w:rsid w:val="00DC4B51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44CA"/>
    <w:rsid w:val="00E06976"/>
    <w:rsid w:val="00E0731B"/>
    <w:rsid w:val="00E119F2"/>
    <w:rsid w:val="00E127E2"/>
    <w:rsid w:val="00E139B6"/>
    <w:rsid w:val="00E2258A"/>
    <w:rsid w:val="00E2709C"/>
    <w:rsid w:val="00E33321"/>
    <w:rsid w:val="00E333F3"/>
    <w:rsid w:val="00E35A10"/>
    <w:rsid w:val="00E4115A"/>
    <w:rsid w:val="00E415BC"/>
    <w:rsid w:val="00E4372F"/>
    <w:rsid w:val="00E51409"/>
    <w:rsid w:val="00E5441F"/>
    <w:rsid w:val="00E60899"/>
    <w:rsid w:val="00E61571"/>
    <w:rsid w:val="00E65E28"/>
    <w:rsid w:val="00E73F61"/>
    <w:rsid w:val="00E74D28"/>
    <w:rsid w:val="00E80079"/>
    <w:rsid w:val="00E80C74"/>
    <w:rsid w:val="00E87E33"/>
    <w:rsid w:val="00E905E7"/>
    <w:rsid w:val="00E908A1"/>
    <w:rsid w:val="00E96600"/>
    <w:rsid w:val="00EA3365"/>
    <w:rsid w:val="00EA4E6A"/>
    <w:rsid w:val="00EA5C7A"/>
    <w:rsid w:val="00EA5CBC"/>
    <w:rsid w:val="00EA65A2"/>
    <w:rsid w:val="00EB1C5E"/>
    <w:rsid w:val="00EB2B44"/>
    <w:rsid w:val="00EB5663"/>
    <w:rsid w:val="00EC4189"/>
    <w:rsid w:val="00EC4EA5"/>
    <w:rsid w:val="00EC6750"/>
    <w:rsid w:val="00ED15FB"/>
    <w:rsid w:val="00ED3FB8"/>
    <w:rsid w:val="00ED522F"/>
    <w:rsid w:val="00EE2D9D"/>
    <w:rsid w:val="00EE5D04"/>
    <w:rsid w:val="00EF2F23"/>
    <w:rsid w:val="00EF5019"/>
    <w:rsid w:val="00EF5CC3"/>
    <w:rsid w:val="00EF5EA9"/>
    <w:rsid w:val="00F00434"/>
    <w:rsid w:val="00F075FB"/>
    <w:rsid w:val="00F10A17"/>
    <w:rsid w:val="00F12432"/>
    <w:rsid w:val="00F12D27"/>
    <w:rsid w:val="00F154DC"/>
    <w:rsid w:val="00F16704"/>
    <w:rsid w:val="00F21BA7"/>
    <w:rsid w:val="00F226D3"/>
    <w:rsid w:val="00F24789"/>
    <w:rsid w:val="00F25D68"/>
    <w:rsid w:val="00F30637"/>
    <w:rsid w:val="00F32AD0"/>
    <w:rsid w:val="00F33157"/>
    <w:rsid w:val="00F409CC"/>
    <w:rsid w:val="00F45DC2"/>
    <w:rsid w:val="00F47E97"/>
    <w:rsid w:val="00F51BE8"/>
    <w:rsid w:val="00F51E0E"/>
    <w:rsid w:val="00F53DA0"/>
    <w:rsid w:val="00F54F9B"/>
    <w:rsid w:val="00F56251"/>
    <w:rsid w:val="00F616A4"/>
    <w:rsid w:val="00F62A74"/>
    <w:rsid w:val="00F63CC9"/>
    <w:rsid w:val="00F65C6D"/>
    <w:rsid w:val="00F66E2C"/>
    <w:rsid w:val="00F67112"/>
    <w:rsid w:val="00F744CB"/>
    <w:rsid w:val="00F76BDB"/>
    <w:rsid w:val="00F802AB"/>
    <w:rsid w:val="00F814FF"/>
    <w:rsid w:val="00F865FD"/>
    <w:rsid w:val="00F86CD8"/>
    <w:rsid w:val="00F90D77"/>
    <w:rsid w:val="00FA5C75"/>
    <w:rsid w:val="00FB2365"/>
    <w:rsid w:val="00FB4DC1"/>
    <w:rsid w:val="00FB65B3"/>
    <w:rsid w:val="00FC070C"/>
    <w:rsid w:val="00FC0BA7"/>
    <w:rsid w:val="00FC0DAE"/>
    <w:rsid w:val="00FC6362"/>
    <w:rsid w:val="00FD18FD"/>
    <w:rsid w:val="00FD29DF"/>
    <w:rsid w:val="00FD5A96"/>
    <w:rsid w:val="00FD6CEC"/>
    <w:rsid w:val="00FE26B0"/>
    <w:rsid w:val="00FE3574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7D641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8367-427B-4583-A6FB-7879EBA1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55</TotalTime>
  <Pages>2</Pages>
  <Words>176</Words>
  <Characters>1752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Romana Spruk</cp:lastModifiedBy>
  <cp:revision>12</cp:revision>
  <cp:lastPrinted>2018-12-07T06:41:00Z</cp:lastPrinted>
  <dcterms:created xsi:type="dcterms:W3CDTF">2019-02-06T11:58:00Z</dcterms:created>
  <dcterms:modified xsi:type="dcterms:W3CDTF">2019-02-21T10:00:00Z</dcterms:modified>
</cp:coreProperties>
</file>